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62916" w14:textId="77777777" w:rsidR="007A389A" w:rsidRDefault="007A389A" w:rsidP="007A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FULBURN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4C5308CF" w14:textId="77777777" w:rsidR="007A389A" w:rsidRDefault="007A389A" w:rsidP="007A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Haberdasher.</w:t>
      </w:r>
    </w:p>
    <w:p w14:paraId="2885C28B" w14:textId="77777777" w:rsidR="007A389A" w:rsidRDefault="007A389A" w:rsidP="007A389A">
      <w:pPr>
        <w:pStyle w:val="NoSpacing"/>
        <w:rPr>
          <w:rFonts w:cs="Times New Roman"/>
          <w:szCs w:val="24"/>
        </w:rPr>
      </w:pPr>
    </w:p>
    <w:p w14:paraId="2E852411" w14:textId="77777777" w:rsidR="007A389A" w:rsidRDefault="007A389A" w:rsidP="007A389A">
      <w:pPr>
        <w:pStyle w:val="NoSpacing"/>
        <w:rPr>
          <w:rFonts w:cs="Times New Roman"/>
          <w:szCs w:val="24"/>
        </w:rPr>
      </w:pPr>
    </w:p>
    <w:p w14:paraId="44C56449" w14:textId="77777777" w:rsidR="007A389A" w:rsidRDefault="007A389A" w:rsidP="007A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Nov.1439</w:t>
      </w:r>
      <w:r>
        <w:rPr>
          <w:rFonts w:cs="Times New Roman"/>
          <w:szCs w:val="24"/>
        </w:rPr>
        <w:tab/>
        <w:t xml:space="preserve">He was one of those to whom John Clerk of London, shoemaker(q.v.), </w:t>
      </w:r>
      <w:proofErr w:type="gramStart"/>
      <w:r>
        <w:rPr>
          <w:rFonts w:cs="Times New Roman"/>
          <w:szCs w:val="24"/>
        </w:rPr>
        <w:t>gifted</w:t>
      </w:r>
      <w:proofErr w:type="gramEnd"/>
    </w:p>
    <w:p w14:paraId="63A522A1" w14:textId="77777777" w:rsidR="007A389A" w:rsidRDefault="007A389A" w:rsidP="007A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his goods and chattels. </w:t>
      </w:r>
    </w:p>
    <w:p w14:paraId="512E59B9" w14:textId="77777777" w:rsidR="007A389A" w:rsidRDefault="007A389A" w:rsidP="007A389A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163)</w:t>
      </w:r>
    </w:p>
    <w:p w14:paraId="7A34E2DF" w14:textId="77777777" w:rsidR="007A389A" w:rsidRDefault="007A389A" w:rsidP="007A389A">
      <w:pPr>
        <w:pStyle w:val="NoSpacing"/>
        <w:rPr>
          <w:rFonts w:cs="Times New Roman"/>
          <w:szCs w:val="24"/>
        </w:rPr>
      </w:pPr>
    </w:p>
    <w:p w14:paraId="59F08EF4" w14:textId="77777777" w:rsidR="007A389A" w:rsidRDefault="007A389A" w:rsidP="007A389A">
      <w:pPr>
        <w:pStyle w:val="NoSpacing"/>
        <w:rPr>
          <w:rFonts w:cs="Times New Roman"/>
          <w:szCs w:val="24"/>
        </w:rPr>
      </w:pPr>
    </w:p>
    <w:p w14:paraId="7CA90FE9" w14:textId="77777777" w:rsidR="007A389A" w:rsidRDefault="007A389A" w:rsidP="007A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2023</w:t>
      </w:r>
    </w:p>
    <w:p w14:paraId="6D2AAB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82B01" w14:textId="77777777" w:rsidR="007A389A" w:rsidRDefault="007A389A" w:rsidP="009139A6">
      <w:r>
        <w:separator/>
      </w:r>
    </w:p>
  </w:endnote>
  <w:endnote w:type="continuationSeparator" w:id="0">
    <w:p w14:paraId="0225C215" w14:textId="77777777" w:rsidR="007A389A" w:rsidRDefault="007A38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C9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8C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1F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D05ED" w14:textId="77777777" w:rsidR="007A389A" w:rsidRDefault="007A389A" w:rsidP="009139A6">
      <w:r>
        <w:separator/>
      </w:r>
    </w:p>
  </w:footnote>
  <w:footnote w:type="continuationSeparator" w:id="0">
    <w:p w14:paraId="4916CD7D" w14:textId="77777777" w:rsidR="007A389A" w:rsidRDefault="007A38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65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876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6EA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89A"/>
    <w:rsid w:val="000666E0"/>
    <w:rsid w:val="002510B7"/>
    <w:rsid w:val="005C130B"/>
    <w:rsid w:val="007A389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7CAAE"/>
  <w15:chartTrackingRefBased/>
  <w15:docId w15:val="{9DF71F75-821F-4782-B2E9-48E221C47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2023-04-25T13:14:00Z</dcterms:created>
  <dcterms:modified xsi:type="dcterms:W3CDTF">2023-04-25T13:15:00Z</dcterms:modified>
</cp:coreProperties>
</file>